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F9378" w14:textId="77777777" w:rsidR="00330B32" w:rsidRDefault="00330B32" w:rsidP="006631FA"/>
    <w:p w14:paraId="6B4BDA15" w14:textId="2524A3BE" w:rsidR="009534A9" w:rsidRPr="00FF0674" w:rsidRDefault="009534A9" w:rsidP="009534A9">
      <w:pPr>
        <w:textAlignment w:val="baseline"/>
        <w:rPr>
          <w:rFonts w:ascii="Segoe UI" w:hAnsi="Segoe UI" w:cs="Segoe UI"/>
          <w:sz w:val="18"/>
          <w:szCs w:val="18"/>
        </w:rPr>
      </w:pPr>
      <w:r w:rsidRPr="00FF0674">
        <w:rPr>
          <w:rFonts w:cs="Calibri"/>
          <w:b/>
          <w:bCs/>
          <w:sz w:val="40"/>
          <w:szCs w:val="40"/>
        </w:rPr>
        <w:t>CV</w:t>
      </w:r>
      <w:r w:rsidR="00EC69E1">
        <w:rPr>
          <w:rFonts w:cs="Calibri"/>
          <w:b/>
          <w:bCs/>
          <w:sz w:val="40"/>
          <w:szCs w:val="40"/>
        </w:rPr>
        <w:t xml:space="preserve"> </w:t>
      </w:r>
      <w:r w:rsidR="001D740A">
        <w:rPr>
          <w:rFonts w:cs="Calibri"/>
          <w:b/>
          <w:bCs/>
          <w:sz w:val="40"/>
          <w:szCs w:val="40"/>
        </w:rPr>
        <w:t>Fagarbeider</w:t>
      </w:r>
    </w:p>
    <w:p w14:paraId="67D1729C" w14:textId="77777777" w:rsidR="009534A9" w:rsidRDefault="009534A9" w:rsidP="006631FA"/>
    <w:p w14:paraId="61E3B97E" w14:textId="6CB905F2" w:rsidR="009534A9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 xml:space="preserve">Det skal </w:t>
      </w:r>
      <w:r w:rsidRPr="009B0C1C">
        <w:rPr>
          <w:rFonts w:asciiTheme="minorHAnsi" w:hAnsiTheme="minorHAnsi" w:cstheme="minorHAnsi"/>
          <w:u w:val="single"/>
        </w:rPr>
        <w:t>ikke</w:t>
      </w:r>
      <w:r w:rsidRPr="009B0C1C">
        <w:rPr>
          <w:rFonts w:asciiTheme="minorHAnsi" w:hAnsiTheme="minorHAnsi" w:cstheme="minorHAnsi"/>
        </w:rPr>
        <w:t xml:space="preserve"> leveres CV eller andre opplysninger om ressursen utover dette skjemaet. </w:t>
      </w:r>
    </w:p>
    <w:p w14:paraId="0BA17A55" w14:textId="77777777" w:rsidR="009534A9" w:rsidRPr="009B0C1C" w:rsidRDefault="009534A9" w:rsidP="006631FA">
      <w:pPr>
        <w:rPr>
          <w:rFonts w:asciiTheme="minorHAnsi" w:hAnsiTheme="minorHAnsi" w:cstheme="minorHAnsi"/>
        </w:rPr>
      </w:pPr>
    </w:p>
    <w:p w14:paraId="1877EAFE" w14:textId="26974E86" w:rsidR="009534A9" w:rsidRPr="009B0C1C" w:rsidRDefault="00A1743B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Det kan legges til ekstra rader i punktene 2 og 3. Ellers skal punktene fylles ut som de er.</w:t>
      </w:r>
    </w:p>
    <w:p w14:paraId="7BCD55F6" w14:textId="650F29A8" w:rsidR="009534A9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  </w:t>
      </w: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0"/>
        <w:gridCol w:w="7854"/>
      </w:tblGrid>
      <w:tr w:rsidR="009534A9" w:rsidRPr="009B0C1C" w14:paraId="2A46FEEA" w14:textId="77777777" w:rsidTr="00A1743B">
        <w:trPr>
          <w:trHeight w:val="300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7C71D" w14:textId="5EB2C0B3" w:rsidR="009534A9" w:rsidRPr="009B0C1C" w:rsidRDefault="00A1743B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Leverandør</w:t>
            </w:r>
            <w:r w:rsidR="009534A9" w:rsidRPr="009B0C1C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E6A0C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</w:tbl>
    <w:p w14:paraId="0DA959B8" w14:textId="77777777" w:rsidR="001B1ABF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</w:t>
      </w:r>
    </w:p>
    <w:p w14:paraId="33DFDA2A" w14:textId="5928CF66" w:rsidR="009534A9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</w:t>
      </w:r>
    </w:p>
    <w:p w14:paraId="183E63F5" w14:textId="42D88E9E" w:rsidR="002B622E" w:rsidRPr="009B0C1C" w:rsidRDefault="00166607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  <w:b/>
          <w:bCs/>
        </w:rPr>
        <w:t>Personalia</w:t>
      </w:r>
    </w:p>
    <w:p w14:paraId="69492484" w14:textId="77777777" w:rsidR="009534A9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</w:t>
      </w: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6945"/>
      </w:tblGrid>
      <w:tr w:rsidR="009534A9" w:rsidRPr="009B0C1C" w14:paraId="37348D05" w14:textId="77777777" w:rsidTr="00A174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ADAEC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Ressursens navn</w:t>
            </w:r>
            <w:r w:rsidRPr="009B0C1C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D4E60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2B622E" w:rsidRPr="009B0C1C" w14:paraId="257DB7BC" w14:textId="77777777" w:rsidTr="00A174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FCD8E" w14:textId="5EF20A35" w:rsidR="002B622E" w:rsidRPr="009B0C1C" w:rsidRDefault="002B622E" w:rsidP="00C70841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Nåværende stilling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D763C" w14:textId="77777777" w:rsidR="002B622E" w:rsidRPr="009B0C1C" w:rsidRDefault="002B622E" w:rsidP="00C70841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9534A9" w:rsidRPr="009B0C1C" w14:paraId="3A5BDA4E" w14:textId="77777777" w:rsidTr="00A174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2A8EE" w14:textId="2479AED2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Telefon</w:t>
            </w:r>
            <w:r w:rsidR="00A1743B" w:rsidRPr="009B0C1C">
              <w:rPr>
                <w:rFonts w:asciiTheme="minorHAnsi" w:hAnsiTheme="minorHAnsi" w:cstheme="minorHAnsi"/>
                <w:b/>
                <w:bCs/>
              </w:rPr>
              <w:t>nummer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77837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9534A9" w:rsidRPr="009B0C1C" w14:paraId="07FC319B" w14:textId="77777777" w:rsidTr="00A174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2B3C8" w14:textId="08E1F932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E-post</w:t>
            </w:r>
            <w:r w:rsidR="00A1743B" w:rsidRPr="009B0C1C">
              <w:rPr>
                <w:rFonts w:asciiTheme="minorHAnsi" w:hAnsiTheme="minorHAnsi" w:cstheme="minorHAnsi"/>
                <w:b/>
                <w:bCs/>
              </w:rPr>
              <w:t>adresse</w:t>
            </w:r>
            <w:r w:rsidRPr="009B0C1C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7EA81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9B0C1C" w:rsidRPr="009B0C1C" w14:paraId="02F3CEB0" w14:textId="77777777" w:rsidTr="00A174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9A151" w14:textId="252BEAEE" w:rsidR="009B0C1C" w:rsidRPr="009B0C1C" w:rsidRDefault="009B0C1C" w:rsidP="00C70841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Språk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E7D8F" w14:textId="77777777" w:rsidR="009B0C1C" w:rsidRPr="009B0C1C" w:rsidRDefault="009B0C1C" w:rsidP="00C70841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14:paraId="3B61233A" w14:textId="00A6129D" w:rsidR="009534A9" w:rsidRPr="009B0C1C" w:rsidRDefault="009534A9" w:rsidP="00EF36AE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   </w:t>
      </w:r>
    </w:p>
    <w:p w14:paraId="64742CF7" w14:textId="77777777" w:rsidR="002B622E" w:rsidRPr="009B0C1C" w:rsidRDefault="002B622E" w:rsidP="002B622E">
      <w:pPr>
        <w:textAlignment w:val="baseline"/>
        <w:rPr>
          <w:rFonts w:asciiTheme="minorHAnsi" w:hAnsiTheme="minorHAnsi" w:cstheme="minorHAnsi"/>
        </w:rPr>
      </w:pPr>
    </w:p>
    <w:p w14:paraId="070ECC67" w14:textId="7A332BA3" w:rsidR="00AC2DBB" w:rsidRPr="009B0C1C" w:rsidRDefault="00AC2DBB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  <w:b/>
          <w:bCs/>
        </w:rPr>
      </w:pPr>
      <w:r w:rsidRPr="009B0C1C">
        <w:rPr>
          <w:rFonts w:asciiTheme="minorHAnsi" w:hAnsiTheme="minorHAnsi" w:cstheme="minorHAnsi"/>
          <w:b/>
          <w:bCs/>
        </w:rPr>
        <w:t>Utdanning</w:t>
      </w:r>
    </w:p>
    <w:p w14:paraId="62855C35" w14:textId="77777777" w:rsidR="00AC2DBB" w:rsidRPr="009B0C1C" w:rsidRDefault="00AC2DBB" w:rsidP="002B622E">
      <w:pPr>
        <w:textAlignment w:val="baseline"/>
        <w:rPr>
          <w:rFonts w:asciiTheme="minorHAnsi" w:hAnsiTheme="minorHAnsi" w:cstheme="minorHAnsi"/>
        </w:rPr>
      </w:pP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5"/>
        <w:gridCol w:w="8049"/>
      </w:tblGrid>
      <w:tr w:rsidR="001917C6" w:rsidRPr="009B0C1C" w14:paraId="2367EE04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AA115" w14:textId="577330DA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Tidspunkt</w:t>
            </w: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282FD" w14:textId="3E01FCEB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 </w:t>
            </w:r>
            <w:r w:rsidR="001074BF" w:rsidRPr="009B0C1C">
              <w:rPr>
                <w:rFonts w:asciiTheme="minorHAnsi" w:hAnsiTheme="minorHAnsi" w:cstheme="minorHAnsi"/>
                <w:b/>
                <w:bCs/>
              </w:rPr>
              <w:t>Utdanning</w:t>
            </w:r>
          </w:p>
        </w:tc>
      </w:tr>
      <w:tr w:rsidR="001917C6" w:rsidRPr="009B0C1C" w14:paraId="361965C5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2DB94" w14:textId="1DD8EBA0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EAB97" w14:textId="77777777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1917C6" w:rsidRPr="009B0C1C" w14:paraId="7CE12F8E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20CF6" w14:textId="25D40DA7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7FD67" w14:textId="77777777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1917C6" w:rsidRPr="009B0C1C" w14:paraId="43873F55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A644D" w14:textId="531C7FCE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6D8C7" w14:textId="77777777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</w:tbl>
    <w:p w14:paraId="7D60AD39" w14:textId="77777777" w:rsidR="001917C6" w:rsidRPr="009B0C1C" w:rsidRDefault="001917C6" w:rsidP="002B622E">
      <w:pPr>
        <w:textAlignment w:val="baseline"/>
        <w:rPr>
          <w:rFonts w:asciiTheme="minorHAnsi" w:hAnsiTheme="minorHAnsi" w:cstheme="minorHAnsi"/>
        </w:rPr>
      </w:pPr>
    </w:p>
    <w:p w14:paraId="051D560E" w14:textId="77777777" w:rsidR="001917C6" w:rsidRPr="009B0C1C" w:rsidRDefault="001917C6" w:rsidP="002B622E">
      <w:pPr>
        <w:textAlignment w:val="baseline"/>
        <w:rPr>
          <w:rFonts w:asciiTheme="minorHAnsi" w:hAnsiTheme="minorHAnsi" w:cstheme="minorHAnsi"/>
        </w:rPr>
      </w:pPr>
    </w:p>
    <w:p w14:paraId="7B6A0500" w14:textId="342031E0" w:rsidR="00AC2DBB" w:rsidRPr="009B0C1C" w:rsidRDefault="001917C6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  <w:b/>
          <w:bCs/>
        </w:rPr>
      </w:pPr>
      <w:r w:rsidRPr="009B0C1C">
        <w:rPr>
          <w:rFonts w:asciiTheme="minorHAnsi" w:hAnsiTheme="minorHAnsi" w:cstheme="minorHAnsi"/>
          <w:b/>
          <w:bCs/>
        </w:rPr>
        <w:t>Erfaring</w:t>
      </w:r>
    </w:p>
    <w:p w14:paraId="1F500744" w14:textId="77777777" w:rsidR="001917C6" w:rsidRPr="009B0C1C" w:rsidRDefault="001917C6" w:rsidP="002B622E">
      <w:pPr>
        <w:textAlignment w:val="baseline"/>
        <w:rPr>
          <w:rFonts w:asciiTheme="minorHAnsi" w:hAnsiTheme="minorHAnsi" w:cstheme="minorHAnsi"/>
        </w:rPr>
      </w:pP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5"/>
        <w:gridCol w:w="8049"/>
      </w:tblGrid>
      <w:tr w:rsidR="001074BF" w:rsidRPr="009B0C1C" w14:paraId="6A9E4399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14B26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Tidspunkt</w:t>
            </w: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CBDE9" w14:textId="507B9554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 </w:t>
            </w:r>
            <w:r w:rsidR="00166607" w:rsidRPr="009B0C1C">
              <w:rPr>
                <w:rFonts w:asciiTheme="minorHAnsi" w:hAnsiTheme="minorHAnsi" w:cstheme="minorHAnsi"/>
                <w:b/>
                <w:bCs/>
              </w:rPr>
              <w:t>Arbeidssted</w:t>
            </w:r>
          </w:p>
        </w:tc>
      </w:tr>
      <w:tr w:rsidR="001074BF" w:rsidRPr="009B0C1C" w14:paraId="0A5F1DAE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42803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FD65A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1074BF" w:rsidRPr="009B0C1C" w14:paraId="3D5CE317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24DA9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A481A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1074BF" w:rsidRPr="009B0C1C" w14:paraId="72283CAB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0B46F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6E04F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</w:tbl>
    <w:p w14:paraId="69970D36" w14:textId="77777777" w:rsidR="00AC2DBB" w:rsidRPr="009B0C1C" w:rsidRDefault="00AC2DBB" w:rsidP="002B622E">
      <w:pPr>
        <w:textAlignment w:val="baseline"/>
        <w:rPr>
          <w:rFonts w:asciiTheme="minorHAnsi" w:hAnsiTheme="minorHAnsi" w:cstheme="minorHAnsi"/>
        </w:rPr>
      </w:pPr>
    </w:p>
    <w:p w14:paraId="1C88A5E0" w14:textId="52F2ACB5" w:rsidR="00E556FF" w:rsidRPr="009B0C1C" w:rsidRDefault="009B0C1C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  <w:b/>
          <w:bCs/>
        </w:rPr>
      </w:pPr>
      <w:r w:rsidRPr="009B0C1C">
        <w:rPr>
          <w:rFonts w:asciiTheme="minorHAnsi" w:hAnsiTheme="minorHAnsi" w:cstheme="minorHAnsi"/>
          <w:b/>
          <w:bCs/>
        </w:rPr>
        <w:t>Relevante kurs/annen kompetanse</w:t>
      </w:r>
    </w:p>
    <w:p w14:paraId="3810626A" w14:textId="77777777" w:rsidR="009B0C1C" w:rsidRPr="009B0C1C" w:rsidRDefault="009B0C1C" w:rsidP="002B622E">
      <w:pPr>
        <w:textAlignment w:val="baseline"/>
        <w:rPr>
          <w:rFonts w:asciiTheme="minorHAnsi" w:hAnsiTheme="minorHAnsi" w:cstheme="minorHAnsi"/>
        </w:rPr>
      </w:pP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8079"/>
      </w:tblGrid>
      <w:tr w:rsidR="00375335" w:rsidRPr="009B0C1C" w14:paraId="7FBCE1B5" w14:textId="77777777" w:rsidTr="001A3460">
        <w:trPr>
          <w:trHeight w:val="3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40CC8" w14:textId="40A81784" w:rsidR="00375335" w:rsidRPr="009B0C1C" w:rsidRDefault="007A5DC1" w:rsidP="00EE26BA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Tidspunkt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B36AA" w14:textId="5004A8C2" w:rsidR="00375335" w:rsidRPr="009B0C1C" w:rsidRDefault="001A3460" w:rsidP="00EE26BA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Beskrivelse</w:t>
            </w:r>
          </w:p>
        </w:tc>
      </w:tr>
      <w:tr w:rsidR="00A1743B" w:rsidRPr="009B0C1C" w14:paraId="0C513AF9" w14:textId="77777777" w:rsidTr="001A3460">
        <w:trPr>
          <w:trHeight w:val="3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14FA" w14:textId="77777777" w:rsidR="00A1743B" w:rsidRPr="009B0C1C" w:rsidRDefault="00A1743B" w:rsidP="00EE26BA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49CD4" w14:textId="77777777" w:rsidR="00A1743B" w:rsidRPr="009B0C1C" w:rsidRDefault="00A1743B" w:rsidP="00EE26BA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75335" w:rsidRPr="009B0C1C" w14:paraId="038BD059" w14:textId="77777777" w:rsidTr="001A3460">
        <w:trPr>
          <w:trHeight w:val="3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BE7AD" w14:textId="3015772D" w:rsidR="00375335" w:rsidRPr="009B0C1C" w:rsidRDefault="00375335" w:rsidP="00EE26BA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38256" w14:textId="77777777" w:rsidR="00375335" w:rsidRPr="009B0C1C" w:rsidRDefault="00375335" w:rsidP="00EE26BA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375335" w:rsidRPr="009B0C1C" w14:paraId="3A227E2E" w14:textId="77777777" w:rsidTr="001A3460">
        <w:trPr>
          <w:trHeight w:val="3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952A" w14:textId="3D550027" w:rsidR="00375335" w:rsidRPr="009B0C1C" w:rsidRDefault="00375335" w:rsidP="00EE26BA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B33E5" w14:textId="4289D8F5" w:rsidR="00375335" w:rsidRPr="009B0C1C" w:rsidRDefault="00375335" w:rsidP="00EE26BA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14:paraId="3CD881BF" w14:textId="77777777" w:rsidR="00E556FF" w:rsidRPr="009B0C1C" w:rsidRDefault="00E556FF" w:rsidP="002B622E">
      <w:pPr>
        <w:textAlignment w:val="baseline"/>
        <w:rPr>
          <w:rFonts w:asciiTheme="minorHAnsi" w:hAnsiTheme="minorHAnsi" w:cstheme="minorHAnsi"/>
        </w:rPr>
      </w:pPr>
    </w:p>
    <w:p w14:paraId="1AB9AB33" w14:textId="77777777" w:rsidR="009B0C1C" w:rsidRPr="009B0C1C" w:rsidRDefault="009B0C1C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  <w:b/>
          <w:bCs/>
        </w:rPr>
      </w:pPr>
      <w:r w:rsidRPr="009B0C1C">
        <w:rPr>
          <w:rFonts w:asciiTheme="minorHAnsi" w:hAnsiTheme="minorHAnsi" w:cstheme="minorHAnsi"/>
          <w:b/>
          <w:bCs/>
        </w:rPr>
        <w:t>Referanser</w:t>
      </w:r>
    </w:p>
    <w:p w14:paraId="6B5BE676" w14:textId="6A3F6B08" w:rsidR="009B0C1C" w:rsidRPr="009B0C1C" w:rsidRDefault="009B0C1C" w:rsidP="002B622E">
      <w:pPr>
        <w:textAlignment w:val="baseline"/>
        <w:rPr>
          <w:rFonts w:asciiTheme="minorHAnsi" w:hAnsiTheme="minorHAnsi" w:cstheme="minorHAnsi"/>
        </w:rPr>
      </w:pP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6945"/>
      </w:tblGrid>
      <w:tr w:rsidR="009B0C1C" w:rsidRPr="009B0C1C" w14:paraId="7F7065EC" w14:textId="77777777" w:rsidTr="00E05F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F9831" w14:textId="77B27E63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Oppdrag</w:t>
            </w:r>
            <w:r w:rsidR="007714DD">
              <w:rPr>
                <w:rFonts w:asciiTheme="minorHAnsi" w:hAnsiTheme="minorHAnsi" w:cstheme="minorHAnsi"/>
                <w:b/>
                <w:bCs/>
              </w:rPr>
              <w:t>/arbeidsgiver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E599C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Kontaktinformasjon</w:t>
            </w:r>
          </w:p>
        </w:tc>
      </w:tr>
      <w:tr w:rsidR="009B0C1C" w:rsidRPr="009B0C1C" w14:paraId="0A08607F" w14:textId="77777777" w:rsidTr="00E05F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30E0A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E607D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B0C1C" w:rsidRPr="009B0C1C" w14:paraId="361EBDAF" w14:textId="77777777" w:rsidTr="00E05F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ADBE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84869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9B0C1C" w:rsidRPr="009B0C1C" w14:paraId="42B690B6" w14:textId="77777777" w:rsidTr="00E05F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FBEBC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51C2B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14:paraId="1DFA0C1E" w14:textId="77777777" w:rsidR="009B0C1C" w:rsidRDefault="009B0C1C" w:rsidP="002B622E">
      <w:pPr>
        <w:textAlignment w:val="baseline"/>
        <w:rPr>
          <w:rFonts w:ascii="Segoe UI" w:hAnsi="Segoe UI" w:cs="Segoe UI"/>
          <w:sz w:val="18"/>
          <w:szCs w:val="18"/>
        </w:rPr>
      </w:pPr>
    </w:p>
    <w:p w14:paraId="416F69EC" w14:textId="77777777" w:rsidR="009B0C1C" w:rsidRPr="00FF0674" w:rsidRDefault="009B0C1C" w:rsidP="002B622E">
      <w:pPr>
        <w:textAlignment w:val="baseline"/>
        <w:rPr>
          <w:rFonts w:ascii="Segoe UI" w:hAnsi="Segoe UI" w:cs="Segoe UI"/>
          <w:sz w:val="18"/>
          <w:szCs w:val="18"/>
        </w:rPr>
      </w:pPr>
    </w:p>
    <w:p w14:paraId="57EDFC09" w14:textId="1F9B711B" w:rsidR="002B622E" w:rsidRPr="009B0C1C" w:rsidRDefault="009B0C1C" w:rsidP="009B0C1C">
      <w:pPr>
        <w:pStyle w:val="Listeavsnitt"/>
        <w:numPr>
          <w:ilvl w:val="0"/>
          <w:numId w:val="15"/>
        </w:numPr>
        <w:textAlignment w:val="baseline"/>
        <w:rPr>
          <w:rFonts w:cs="Calibri"/>
        </w:rPr>
      </w:pPr>
      <w:r w:rsidRPr="009B0C1C">
        <w:rPr>
          <w:rFonts w:cs="Calibri"/>
          <w:b/>
          <w:bCs/>
        </w:rPr>
        <w:t>Nøkkelkvalifikasjoner</w:t>
      </w:r>
    </w:p>
    <w:p w14:paraId="5FEACC38" w14:textId="77777777" w:rsidR="002B622E" w:rsidRPr="00FF0674" w:rsidRDefault="002B622E" w:rsidP="002B622E">
      <w:pPr>
        <w:textAlignment w:val="baseline"/>
        <w:rPr>
          <w:rFonts w:ascii="Segoe UI" w:hAnsi="Segoe UI" w:cs="Segoe UI"/>
          <w:sz w:val="18"/>
          <w:szCs w:val="18"/>
        </w:rPr>
      </w:pPr>
      <w:r w:rsidRPr="00FF0674">
        <w:rPr>
          <w:rFonts w:cs="Calibri"/>
          <w:i/>
          <w:iCs/>
        </w:rPr>
        <w:t>Kort beskrivelse av nøkkelkvalifikasjoner og mest relevante kompetanse og erfaring knyttet til denne anskaffelsen.   </w:t>
      </w:r>
      <w:r w:rsidRPr="00FF0674">
        <w:rPr>
          <w:rFonts w:cs="Calibri"/>
        </w:rPr>
        <w:t> </w:t>
      </w:r>
    </w:p>
    <w:p w14:paraId="4DA97036" w14:textId="77777777" w:rsidR="002B622E" w:rsidRPr="00FF0674" w:rsidRDefault="002B622E" w:rsidP="002B622E">
      <w:pPr>
        <w:textAlignment w:val="baseline"/>
        <w:rPr>
          <w:rFonts w:ascii="Segoe UI" w:hAnsi="Segoe UI" w:cs="Segoe UI"/>
          <w:sz w:val="18"/>
          <w:szCs w:val="18"/>
        </w:rPr>
      </w:pPr>
      <w:r w:rsidRPr="00FF0674">
        <w:rPr>
          <w:rFonts w:cs="Calibri"/>
          <w:sz w:val="24"/>
          <w:szCs w:val="24"/>
        </w:rPr>
        <w:t> </w:t>
      </w:r>
    </w:p>
    <w:p w14:paraId="78567550" w14:textId="77777777" w:rsidR="002B622E" w:rsidRDefault="002B622E" w:rsidP="009534A9">
      <w:pPr>
        <w:textAlignment w:val="baseline"/>
        <w:rPr>
          <w:rFonts w:cs="Calibri"/>
        </w:rPr>
      </w:pPr>
    </w:p>
    <w:p w14:paraId="407AF0CD" w14:textId="77777777" w:rsidR="002B622E" w:rsidRDefault="002B622E" w:rsidP="009534A9">
      <w:pPr>
        <w:textAlignment w:val="baseline"/>
        <w:rPr>
          <w:rFonts w:cs="Calibri"/>
        </w:rPr>
      </w:pPr>
    </w:p>
    <w:p w14:paraId="63807D8E" w14:textId="77777777" w:rsidR="002B622E" w:rsidRDefault="002B622E" w:rsidP="009534A9">
      <w:pPr>
        <w:textAlignment w:val="baseline"/>
        <w:rPr>
          <w:rFonts w:cs="Calibri"/>
        </w:rPr>
      </w:pPr>
    </w:p>
    <w:p w14:paraId="48351684" w14:textId="77777777" w:rsidR="002B622E" w:rsidRDefault="002B622E" w:rsidP="009534A9">
      <w:pPr>
        <w:textAlignment w:val="baseline"/>
        <w:rPr>
          <w:rFonts w:cs="Calibri"/>
        </w:rPr>
      </w:pPr>
    </w:p>
    <w:sectPr w:rsidR="002B622E">
      <w:headerReference w:type="first" r:id="rId7"/>
      <w:type w:val="continuous"/>
      <w:pgSz w:w="11907" w:h="16840"/>
      <w:pgMar w:top="1276" w:right="1418" w:bottom="1418" w:left="1418" w:header="708" w:footer="70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BADA4" w14:textId="77777777" w:rsidR="006A27ED" w:rsidRDefault="006A27ED" w:rsidP="006631FA">
      <w:r>
        <w:separator/>
      </w:r>
    </w:p>
  </w:endnote>
  <w:endnote w:type="continuationSeparator" w:id="0">
    <w:p w14:paraId="2B41DFD3" w14:textId="77777777" w:rsidR="006A27ED" w:rsidRDefault="006A27ED" w:rsidP="0066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8F56B" w14:textId="77777777" w:rsidR="006A27ED" w:rsidRDefault="006A27ED" w:rsidP="006631FA">
      <w:r>
        <w:separator/>
      </w:r>
    </w:p>
  </w:footnote>
  <w:footnote w:type="continuationSeparator" w:id="0">
    <w:p w14:paraId="58F25C18" w14:textId="77777777" w:rsidR="006A27ED" w:rsidRDefault="006A27ED" w:rsidP="00663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98ACE" w14:textId="2FD07701" w:rsidR="00A1743B" w:rsidRDefault="00A1743B">
    <w:pPr>
      <w:pStyle w:val="Topptekst"/>
    </w:pPr>
    <w:r>
      <w:t xml:space="preserve">Vedlegg </w:t>
    </w:r>
    <w:r w:rsidR="00AE13A7">
      <w:t>9</w:t>
    </w:r>
    <w:r w:rsidR="00EC69E1">
      <w:t>D</w:t>
    </w:r>
    <w:r>
      <w:t xml:space="preserve"> CV-mal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91B8C"/>
    <w:multiLevelType w:val="multilevel"/>
    <w:tmpl w:val="116473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B778EF"/>
    <w:multiLevelType w:val="hybridMultilevel"/>
    <w:tmpl w:val="F1DE5B3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1510E"/>
    <w:multiLevelType w:val="hybridMultilevel"/>
    <w:tmpl w:val="8EBC278E"/>
    <w:lvl w:ilvl="0" w:tplc="0414000F">
      <w:start w:val="1"/>
      <w:numFmt w:val="decimal"/>
      <w:lvlText w:val="%1."/>
      <w:lvlJc w:val="left"/>
      <w:pPr>
        <w:ind w:left="1800" w:hanging="360"/>
      </w:pPr>
    </w:lvl>
    <w:lvl w:ilvl="1" w:tplc="04140019" w:tentative="1">
      <w:start w:val="1"/>
      <w:numFmt w:val="lowerLetter"/>
      <w:lvlText w:val="%2."/>
      <w:lvlJc w:val="left"/>
      <w:pPr>
        <w:ind w:left="2520" w:hanging="360"/>
      </w:pPr>
    </w:lvl>
    <w:lvl w:ilvl="2" w:tplc="0414001B" w:tentative="1">
      <w:start w:val="1"/>
      <w:numFmt w:val="lowerRoman"/>
      <w:lvlText w:val="%3."/>
      <w:lvlJc w:val="right"/>
      <w:pPr>
        <w:ind w:left="3240" w:hanging="180"/>
      </w:pPr>
    </w:lvl>
    <w:lvl w:ilvl="3" w:tplc="0414000F" w:tentative="1">
      <w:start w:val="1"/>
      <w:numFmt w:val="decimal"/>
      <w:lvlText w:val="%4."/>
      <w:lvlJc w:val="left"/>
      <w:pPr>
        <w:ind w:left="3960" w:hanging="360"/>
      </w:pPr>
    </w:lvl>
    <w:lvl w:ilvl="4" w:tplc="04140019" w:tentative="1">
      <w:start w:val="1"/>
      <w:numFmt w:val="lowerLetter"/>
      <w:lvlText w:val="%5."/>
      <w:lvlJc w:val="left"/>
      <w:pPr>
        <w:ind w:left="4680" w:hanging="360"/>
      </w:pPr>
    </w:lvl>
    <w:lvl w:ilvl="5" w:tplc="0414001B" w:tentative="1">
      <w:start w:val="1"/>
      <w:numFmt w:val="lowerRoman"/>
      <w:lvlText w:val="%6."/>
      <w:lvlJc w:val="right"/>
      <w:pPr>
        <w:ind w:left="5400" w:hanging="180"/>
      </w:pPr>
    </w:lvl>
    <w:lvl w:ilvl="6" w:tplc="0414000F" w:tentative="1">
      <w:start w:val="1"/>
      <w:numFmt w:val="decimal"/>
      <w:lvlText w:val="%7."/>
      <w:lvlJc w:val="left"/>
      <w:pPr>
        <w:ind w:left="6120" w:hanging="360"/>
      </w:pPr>
    </w:lvl>
    <w:lvl w:ilvl="7" w:tplc="04140019" w:tentative="1">
      <w:start w:val="1"/>
      <w:numFmt w:val="lowerLetter"/>
      <w:lvlText w:val="%8."/>
      <w:lvlJc w:val="left"/>
      <w:pPr>
        <w:ind w:left="6840" w:hanging="360"/>
      </w:pPr>
    </w:lvl>
    <w:lvl w:ilvl="8" w:tplc="041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6054281"/>
    <w:multiLevelType w:val="hybridMultilevel"/>
    <w:tmpl w:val="30F201D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95743"/>
    <w:multiLevelType w:val="hybridMultilevel"/>
    <w:tmpl w:val="E0A81956"/>
    <w:lvl w:ilvl="0" w:tplc="09FA1E28">
      <w:start w:val="1"/>
      <w:numFmt w:val="bullet"/>
      <w:pStyle w:val="Punk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5D3F9D"/>
    <w:multiLevelType w:val="multilevel"/>
    <w:tmpl w:val="3394FB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142D22"/>
    <w:multiLevelType w:val="hybridMultilevel"/>
    <w:tmpl w:val="A8D8F0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4D5FC2"/>
    <w:multiLevelType w:val="hybridMultilevel"/>
    <w:tmpl w:val="F1DE5B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255816"/>
    <w:multiLevelType w:val="hybridMultilevel"/>
    <w:tmpl w:val="0D50F8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5B0E6D"/>
    <w:multiLevelType w:val="hybridMultilevel"/>
    <w:tmpl w:val="43B0283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780496"/>
    <w:multiLevelType w:val="hybridMultilevel"/>
    <w:tmpl w:val="5A90CA7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EC5419"/>
    <w:multiLevelType w:val="multilevel"/>
    <w:tmpl w:val="F98AAD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206E37"/>
    <w:multiLevelType w:val="multilevel"/>
    <w:tmpl w:val="282C99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930F53"/>
    <w:multiLevelType w:val="multilevel"/>
    <w:tmpl w:val="15CEC0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1E745C"/>
    <w:multiLevelType w:val="multilevel"/>
    <w:tmpl w:val="9E549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1803841">
    <w:abstractNumId w:val="4"/>
  </w:num>
  <w:num w:numId="2" w16cid:durableId="255216274">
    <w:abstractNumId w:val="14"/>
  </w:num>
  <w:num w:numId="3" w16cid:durableId="333647552">
    <w:abstractNumId w:val="11"/>
  </w:num>
  <w:num w:numId="4" w16cid:durableId="463353460">
    <w:abstractNumId w:val="5"/>
  </w:num>
  <w:num w:numId="5" w16cid:durableId="833961099">
    <w:abstractNumId w:val="13"/>
  </w:num>
  <w:num w:numId="6" w16cid:durableId="1789278718">
    <w:abstractNumId w:val="0"/>
  </w:num>
  <w:num w:numId="7" w16cid:durableId="246112412">
    <w:abstractNumId w:val="12"/>
  </w:num>
  <w:num w:numId="8" w16cid:durableId="1303654226">
    <w:abstractNumId w:val="2"/>
  </w:num>
  <w:num w:numId="9" w16cid:durableId="282881260">
    <w:abstractNumId w:val="8"/>
  </w:num>
  <w:num w:numId="10" w16cid:durableId="102727639">
    <w:abstractNumId w:val="3"/>
  </w:num>
  <w:num w:numId="11" w16cid:durableId="805128729">
    <w:abstractNumId w:val="10"/>
  </w:num>
  <w:num w:numId="12" w16cid:durableId="1758091912">
    <w:abstractNumId w:val="9"/>
  </w:num>
  <w:num w:numId="13" w16cid:durableId="528297640">
    <w:abstractNumId w:val="1"/>
  </w:num>
  <w:num w:numId="14" w16cid:durableId="1406106661">
    <w:abstractNumId w:val="7"/>
  </w:num>
  <w:num w:numId="15" w16cid:durableId="8275553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B32"/>
    <w:rsid w:val="00012013"/>
    <w:rsid w:val="00040528"/>
    <w:rsid w:val="000E0613"/>
    <w:rsid w:val="000F321B"/>
    <w:rsid w:val="001074BF"/>
    <w:rsid w:val="001357A5"/>
    <w:rsid w:val="00166607"/>
    <w:rsid w:val="001917C6"/>
    <w:rsid w:val="001A3460"/>
    <w:rsid w:val="001B1ABF"/>
    <w:rsid w:val="001B2A9C"/>
    <w:rsid w:val="001B47D1"/>
    <w:rsid w:val="001D740A"/>
    <w:rsid w:val="00216AD9"/>
    <w:rsid w:val="002B622E"/>
    <w:rsid w:val="002B6A33"/>
    <w:rsid w:val="002F7017"/>
    <w:rsid w:val="00330B32"/>
    <w:rsid w:val="00356BCF"/>
    <w:rsid w:val="00375335"/>
    <w:rsid w:val="003A3386"/>
    <w:rsid w:val="003F1C1D"/>
    <w:rsid w:val="0042378D"/>
    <w:rsid w:val="004D5278"/>
    <w:rsid w:val="004E2829"/>
    <w:rsid w:val="005154BC"/>
    <w:rsid w:val="005216D5"/>
    <w:rsid w:val="00530DE8"/>
    <w:rsid w:val="00573BD9"/>
    <w:rsid w:val="005D41F7"/>
    <w:rsid w:val="006044EF"/>
    <w:rsid w:val="006631FA"/>
    <w:rsid w:val="006A27ED"/>
    <w:rsid w:val="007242E2"/>
    <w:rsid w:val="0073446E"/>
    <w:rsid w:val="007714DD"/>
    <w:rsid w:val="007A5DC1"/>
    <w:rsid w:val="007C3F15"/>
    <w:rsid w:val="008C542A"/>
    <w:rsid w:val="008F18A6"/>
    <w:rsid w:val="0090699A"/>
    <w:rsid w:val="009534A9"/>
    <w:rsid w:val="00973230"/>
    <w:rsid w:val="009A67AC"/>
    <w:rsid w:val="009B0C1C"/>
    <w:rsid w:val="00A1743B"/>
    <w:rsid w:val="00AC2DBB"/>
    <w:rsid w:val="00AE13A7"/>
    <w:rsid w:val="00AF148E"/>
    <w:rsid w:val="00B95064"/>
    <w:rsid w:val="00C10256"/>
    <w:rsid w:val="00D84FD1"/>
    <w:rsid w:val="00D9627B"/>
    <w:rsid w:val="00DF5AE3"/>
    <w:rsid w:val="00E1198E"/>
    <w:rsid w:val="00E132FB"/>
    <w:rsid w:val="00E34D45"/>
    <w:rsid w:val="00E556FF"/>
    <w:rsid w:val="00EA4826"/>
    <w:rsid w:val="00EC69E1"/>
    <w:rsid w:val="00EF36AE"/>
    <w:rsid w:val="00F00045"/>
    <w:rsid w:val="00F53289"/>
    <w:rsid w:val="00F554EC"/>
    <w:rsid w:val="00FC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1BF14A"/>
  <w15:docId w15:val="{300B48B9-8F2D-4630-B8BB-331249447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1FA"/>
    <w:rPr>
      <w:rFonts w:ascii="Calibri" w:hAnsi="Calibri"/>
      <w:sz w:val="22"/>
      <w:szCs w:val="22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customStyle="1" w:styleId="Punkt">
    <w:name w:val="Punkt"/>
    <w:basedOn w:val="Listeavsnitt"/>
    <w:link w:val="PunktTegn"/>
    <w:qFormat/>
    <w:rsid w:val="003A3386"/>
    <w:pPr>
      <w:numPr>
        <w:numId w:val="1"/>
      </w:numPr>
    </w:pPr>
  </w:style>
  <w:style w:type="character" w:customStyle="1" w:styleId="PunktTegn">
    <w:name w:val="Punkt Tegn"/>
    <w:basedOn w:val="Standardskriftforavsnitt"/>
    <w:link w:val="Punkt"/>
    <w:rsid w:val="003A3386"/>
    <w:rPr>
      <w:rFonts w:ascii="Calibri" w:hAnsi="Calibri"/>
      <w:sz w:val="22"/>
      <w:szCs w:val="22"/>
    </w:rPr>
  </w:style>
  <w:style w:type="paragraph" w:styleId="Listeavsnitt">
    <w:name w:val="List Paragraph"/>
    <w:basedOn w:val="Normal"/>
    <w:uiPriority w:val="34"/>
    <w:qFormat/>
    <w:rsid w:val="003A3386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9534A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9534A9"/>
    <w:rPr>
      <w:rFonts w:ascii="Calibri" w:hAnsi="Calibri"/>
      <w:sz w:val="22"/>
      <w:szCs w:val="22"/>
    </w:rPr>
  </w:style>
  <w:style w:type="paragraph" w:styleId="Bunntekst">
    <w:name w:val="footer"/>
    <w:basedOn w:val="Normal"/>
    <w:link w:val="BunntekstTegn"/>
    <w:unhideWhenUsed/>
    <w:rsid w:val="009534A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9534A9"/>
    <w:rPr>
      <w:rFonts w:ascii="Calibri" w:hAnsi="Calibri"/>
      <w:sz w:val="22"/>
      <w:szCs w:val="22"/>
    </w:rPr>
  </w:style>
  <w:style w:type="table" w:styleId="Tabellrutenett">
    <w:name w:val="Table Grid"/>
    <w:basedOn w:val="Vanligtabell"/>
    <w:rsid w:val="002B62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semiHidden/>
    <w:unhideWhenUsed/>
    <w:rsid w:val="00216AD9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216AD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216AD9"/>
    <w:rPr>
      <w:rFonts w:ascii="Calibri" w:hAnsi="Calibri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216AD9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216AD9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01.%20Tom%20mal%20uten%20gr&#248;nn%20log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01. Tom mal uten grønn logo</Template>
  <TotalTime>133</TotalTime>
  <Pages>2</Pages>
  <Words>78</Words>
  <Characters>615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CV-mal</vt:lpstr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Yngvar Wettergreen</dc:creator>
  <cp:keywords/>
  <cp:lastModifiedBy>Anne Storsveen</cp:lastModifiedBy>
  <cp:revision>27</cp:revision>
  <cp:lastPrinted>2003-10-22T17:28:00Z</cp:lastPrinted>
  <dcterms:created xsi:type="dcterms:W3CDTF">2025-02-06T11:54:00Z</dcterms:created>
  <dcterms:modified xsi:type="dcterms:W3CDTF">2026-05-08T08:35:00Z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2023-10-25T14:29:41Z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b7aee74c-b176-4c50-b25e-60f08ab4db41</vt:lpwstr>
  </property>
  <property fmtid="{D5CDD505-2E9C-101B-9397-08002B2CF9AE}" pid="8" name="MSIP_Label_593ecc0f-ccb9-4361-8333-eab9c279fcaa_ContentBits">
    <vt:lpwstr>0</vt:lpwstr>
  </property>
</Properties>
</file>